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262534" w14:textId="77777777" w:rsidR="00967E08" w:rsidRPr="00967E08" w:rsidRDefault="00967E08" w:rsidP="00967E08">
      <w:pPr>
        <w:spacing w:line="360" w:lineRule="auto"/>
        <w:jc w:val="right"/>
        <w:rPr>
          <w:sz w:val="28"/>
          <w:szCs w:val="28"/>
        </w:rPr>
      </w:pPr>
      <w:r w:rsidRPr="00967E08">
        <w:rPr>
          <w:sz w:val="28"/>
          <w:szCs w:val="28"/>
        </w:rPr>
        <w:t xml:space="preserve">В оргкомитет </w:t>
      </w:r>
      <w:r w:rsidRPr="00967E08">
        <w:rPr>
          <w:sz w:val="28"/>
          <w:szCs w:val="28"/>
          <w:lang w:val="en-US"/>
        </w:rPr>
        <w:t>II</w:t>
      </w:r>
      <w:r w:rsidRPr="00967E08">
        <w:rPr>
          <w:sz w:val="28"/>
          <w:szCs w:val="28"/>
        </w:rPr>
        <w:t xml:space="preserve"> </w:t>
      </w:r>
      <w:proofErr w:type="gramStart"/>
      <w:r w:rsidRPr="00967E08">
        <w:rPr>
          <w:sz w:val="28"/>
          <w:szCs w:val="28"/>
        </w:rPr>
        <w:t>Сибирского</w:t>
      </w:r>
      <w:proofErr w:type="gramEnd"/>
    </w:p>
    <w:p w14:paraId="5E6E2670" w14:textId="77777777" w:rsidR="00967E08" w:rsidRPr="00967E08" w:rsidRDefault="00967E08" w:rsidP="00967E08">
      <w:pPr>
        <w:spacing w:line="360" w:lineRule="auto"/>
        <w:jc w:val="right"/>
        <w:rPr>
          <w:sz w:val="28"/>
          <w:szCs w:val="28"/>
        </w:rPr>
      </w:pPr>
      <w:r w:rsidRPr="00967E08">
        <w:rPr>
          <w:sz w:val="28"/>
          <w:szCs w:val="28"/>
        </w:rPr>
        <w:t xml:space="preserve"> (</w:t>
      </w:r>
      <w:r w:rsidRPr="00967E08">
        <w:rPr>
          <w:sz w:val="28"/>
          <w:szCs w:val="28"/>
          <w:lang w:val="en-US"/>
        </w:rPr>
        <w:t>V</w:t>
      </w:r>
      <w:r w:rsidRPr="00967E08">
        <w:rPr>
          <w:sz w:val="28"/>
          <w:szCs w:val="28"/>
        </w:rPr>
        <w:t xml:space="preserve"> Городского) Фестиваля</w:t>
      </w:r>
    </w:p>
    <w:p w14:paraId="42C57BEA" w14:textId="77777777" w:rsidR="00967E08" w:rsidRPr="00967E08" w:rsidRDefault="00967E08" w:rsidP="00967E08">
      <w:pPr>
        <w:pStyle w:val="a3"/>
        <w:jc w:val="right"/>
        <w:rPr>
          <w:szCs w:val="28"/>
        </w:rPr>
      </w:pPr>
      <w:r w:rsidRPr="00967E08">
        <w:rPr>
          <w:szCs w:val="28"/>
        </w:rPr>
        <w:t xml:space="preserve">детского чтения </w:t>
      </w:r>
    </w:p>
    <w:p w14:paraId="2D2FA90F" w14:textId="77777777" w:rsidR="00967E08" w:rsidRPr="00967E08" w:rsidRDefault="00967E08" w:rsidP="00967E08">
      <w:pPr>
        <w:pStyle w:val="a3"/>
        <w:jc w:val="right"/>
        <w:rPr>
          <w:szCs w:val="28"/>
        </w:rPr>
      </w:pPr>
      <w:r w:rsidRPr="00967E08">
        <w:rPr>
          <w:szCs w:val="28"/>
        </w:rPr>
        <w:t xml:space="preserve">«Сибирь </w:t>
      </w:r>
      <w:proofErr w:type="gramStart"/>
      <w:r w:rsidRPr="00967E08">
        <w:rPr>
          <w:szCs w:val="28"/>
        </w:rPr>
        <w:t>–в</w:t>
      </w:r>
      <w:proofErr w:type="gramEnd"/>
      <w:r w:rsidRPr="00967E08">
        <w:rPr>
          <w:szCs w:val="28"/>
        </w:rPr>
        <w:t>олшебный край»</w:t>
      </w:r>
    </w:p>
    <w:p w14:paraId="18757141" w14:textId="77777777" w:rsidR="00967E08" w:rsidRPr="00967E08" w:rsidRDefault="00967E08" w:rsidP="00967E08">
      <w:pPr>
        <w:pStyle w:val="a3"/>
        <w:jc w:val="right"/>
        <w:rPr>
          <w:szCs w:val="28"/>
        </w:rPr>
      </w:pPr>
      <w:r w:rsidRPr="00967E08">
        <w:rPr>
          <w:szCs w:val="28"/>
        </w:rPr>
        <w:t>________________________________</w:t>
      </w:r>
    </w:p>
    <w:p w14:paraId="6C86850E" w14:textId="77777777" w:rsidR="00967E08" w:rsidRPr="003543A2" w:rsidRDefault="00967E08" w:rsidP="00967E08">
      <w:pPr>
        <w:pStyle w:val="a3"/>
        <w:jc w:val="right"/>
        <w:rPr>
          <w:szCs w:val="28"/>
        </w:rPr>
      </w:pPr>
      <w:r w:rsidRPr="003543A2">
        <w:rPr>
          <w:szCs w:val="28"/>
        </w:rPr>
        <w:t>_</w:t>
      </w:r>
    </w:p>
    <w:p w14:paraId="7FAB5DFF" w14:textId="77777777" w:rsidR="00967E08" w:rsidRPr="003543A2" w:rsidRDefault="00967E08" w:rsidP="00967E08">
      <w:pPr>
        <w:pStyle w:val="a5"/>
        <w:ind w:firstLine="0"/>
        <w:jc w:val="right"/>
        <w:rPr>
          <w:szCs w:val="24"/>
        </w:rPr>
      </w:pPr>
      <w:r w:rsidRPr="003543A2">
        <w:rPr>
          <w:szCs w:val="24"/>
        </w:rPr>
        <w:t>(наименование учреждения в соответствии с уставом)</w:t>
      </w:r>
    </w:p>
    <w:p w14:paraId="6C41FFD6" w14:textId="77777777" w:rsidR="00925C32" w:rsidRDefault="00D05F36" w:rsidP="00967E08">
      <w:pPr>
        <w:jc w:val="right"/>
      </w:pPr>
    </w:p>
    <w:p w14:paraId="3B00ACDA" w14:textId="77777777" w:rsidR="00967E08" w:rsidRDefault="00967E08" w:rsidP="00967E08">
      <w:pPr>
        <w:jc w:val="right"/>
      </w:pPr>
    </w:p>
    <w:p w14:paraId="23F407A1" w14:textId="77777777" w:rsidR="00967E08" w:rsidRDefault="00967E08" w:rsidP="00967E08">
      <w:pPr>
        <w:jc w:val="right"/>
      </w:pPr>
    </w:p>
    <w:p w14:paraId="63D57C8F" w14:textId="77777777" w:rsidR="00967E08" w:rsidRDefault="00967E08" w:rsidP="00967E08">
      <w:pPr>
        <w:jc w:val="right"/>
      </w:pPr>
    </w:p>
    <w:p w14:paraId="10186852" w14:textId="77777777" w:rsidR="00967E08" w:rsidRDefault="00967E08" w:rsidP="00967E08">
      <w:pPr>
        <w:jc w:val="center"/>
        <w:rPr>
          <w:sz w:val="28"/>
          <w:szCs w:val="28"/>
        </w:rPr>
      </w:pPr>
      <w:r w:rsidRPr="00967E08">
        <w:rPr>
          <w:sz w:val="28"/>
          <w:szCs w:val="28"/>
        </w:rPr>
        <w:t>ЗАЯВКА</w:t>
      </w:r>
    </w:p>
    <w:p w14:paraId="1366DA9F" w14:textId="77777777" w:rsidR="00967E08" w:rsidRDefault="00967E08" w:rsidP="00967E08">
      <w:pPr>
        <w:jc w:val="center"/>
        <w:rPr>
          <w:sz w:val="28"/>
          <w:szCs w:val="28"/>
        </w:rPr>
      </w:pPr>
    </w:p>
    <w:p w14:paraId="6BDDCE84" w14:textId="77777777" w:rsidR="00967E08" w:rsidRPr="00967E08" w:rsidRDefault="00967E08" w:rsidP="00967E08">
      <w:pPr>
        <w:jc w:val="center"/>
        <w:rPr>
          <w:sz w:val="28"/>
          <w:szCs w:val="28"/>
        </w:rPr>
      </w:pPr>
    </w:p>
    <w:p w14:paraId="3A09A8EB" w14:textId="7F48BE5B" w:rsidR="00D05F36" w:rsidRPr="00D05F36" w:rsidRDefault="00D05F36" w:rsidP="00D05F36">
      <w:pPr>
        <w:spacing w:line="360" w:lineRule="auto"/>
        <w:ind w:left="-72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67E08" w:rsidRPr="00967E08">
        <w:rPr>
          <w:sz w:val="28"/>
          <w:szCs w:val="28"/>
        </w:rPr>
        <w:t xml:space="preserve">Просим принять заявку МОУ  (наименование учреждения в соответствии с </w:t>
      </w:r>
      <w:r>
        <w:rPr>
          <w:sz w:val="28"/>
          <w:szCs w:val="28"/>
        </w:rPr>
        <w:t xml:space="preserve">  </w:t>
      </w:r>
      <w:r w:rsidR="00967E08" w:rsidRPr="00967E08">
        <w:rPr>
          <w:sz w:val="28"/>
          <w:szCs w:val="28"/>
        </w:rPr>
        <w:t>уставом)</w:t>
      </w:r>
      <w:r>
        <w:rPr>
          <w:sz w:val="28"/>
          <w:szCs w:val="28"/>
        </w:rPr>
        <w:t xml:space="preserve">   </w:t>
      </w:r>
      <w:r w:rsidR="00967E08" w:rsidRPr="00967E08">
        <w:rPr>
          <w:sz w:val="28"/>
          <w:szCs w:val="28"/>
        </w:rPr>
        <w:t xml:space="preserve"> на участие в </w:t>
      </w:r>
      <w:r w:rsidRPr="00D05F36">
        <w:rPr>
          <w:sz w:val="28"/>
          <w:szCs w:val="28"/>
        </w:rPr>
        <w:t>региональной      нау</w:t>
      </w:r>
      <w:r>
        <w:rPr>
          <w:sz w:val="28"/>
          <w:szCs w:val="28"/>
        </w:rPr>
        <w:t>чно – практической  конференции</w:t>
      </w:r>
      <w:r w:rsidRPr="00D05F36">
        <w:rPr>
          <w:bCs/>
          <w:color w:val="000000"/>
          <w:sz w:val="28"/>
          <w:szCs w:val="28"/>
        </w:rPr>
        <w:t xml:space="preserve"> «Деятельность школьных библиотек:  контуры обновления»</w:t>
      </w:r>
    </w:p>
    <w:p w14:paraId="08C417B8" w14:textId="77777777" w:rsidR="00D05F36" w:rsidRDefault="00D05F36" w:rsidP="00D05F36">
      <w:pPr>
        <w:spacing w:line="360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</w:t>
      </w:r>
    </w:p>
    <w:tbl>
      <w:tblPr>
        <w:tblStyle w:val="a7"/>
        <w:tblW w:w="9747" w:type="dxa"/>
        <w:tblLook w:val="04A0" w:firstRow="1" w:lastRow="0" w:firstColumn="1" w:lastColumn="0" w:noHBand="0" w:noVBand="1"/>
      </w:tblPr>
      <w:tblGrid>
        <w:gridCol w:w="962"/>
        <w:gridCol w:w="2426"/>
        <w:gridCol w:w="1552"/>
        <w:gridCol w:w="1375"/>
        <w:gridCol w:w="1334"/>
        <w:gridCol w:w="2098"/>
      </w:tblGrid>
      <w:tr w:rsidR="00D05F36" w14:paraId="3EE9C3E5" w14:textId="2079D436" w:rsidTr="00D05F36">
        <w:tc>
          <w:tcPr>
            <w:tcW w:w="962" w:type="dxa"/>
          </w:tcPr>
          <w:p w14:paraId="65CEA3CA" w14:textId="77777777" w:rsidR="00D05F36" w:rsidRDefault="00D05F36" w:rsidP="007263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2426" w:type="dxa"/>
          </w:tcPr>
          <w:p w14:paraId="436E7431" w14:textId="24BBA046" w:rsidR="00D05F36" w:rsidRDefault="00D05F36" w:rsidP="00D05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</w:t>
            </w:r>
            <w:r>
              <w:rPr>
                <w:sz w:val="28"/>
                <w:szCs w:val="28"/>
              </w:rPr>
              <w:t>, отчество</w:t>
            </w:r>
            <w:r>
              <w:rPr>
                <w:sz w:val="28"/>
                <w:szCs w:val="28"/>
              </w:rPr>
              <w:t xml:space="preserve"> участника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(полностью)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</w:tcPr>
          <w:p w14:paraId="7F6C66A5" w14:textId="68540C18" w:rsidR="00D05F36" w:rsidRDefault="00D05F36" w:rsidP="00D05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олжность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375" w:type="dxa"/>
          </w:tcPr>
          <w:p w14:paraId="7CAAC8E4" w14:textId="507BCDF9" w:rsidR="00D05F36" w:rsidRDefault="00D05F36" w:rsidP="00D05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Название доклада </w:t>
            </w:r>
          </w:p>
        </w:tc>
        <w:tc>
          <w:tcPr>
            <w:tcW w:w="1334" w:type="dxa"/>
          </w:tcPr>
          <w:p w14:paraId="550834F7" w14:textId="7584B972" w:rsidR="00D05F36" w:rsidRDefault="00D05F36" w:rsidP="007263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секции</w:t>
            </w:r>
          </w:p>
        </w:tc>
        <w:tc>
          <w:tcPr>
            <w:tcW w:w="2098" w:type="dxa"/>
          </w:tcPr>
          <w:p w14:paraId="7CCEEA23" w14:textId="75F53876" w:rsidR="00D05F36" w:rsidRDefault="00D05F36" w:rsidP="00D05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Категория: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 слушатель, выступающий</w:t>
            </w:r>
          </w:p>
        </w:tc>
      </w:tr>
      <w:tr w:rsidR="00D05F36" w14:paraId="30311F8D" w14:textId="28F94EB5" w:rsidTr="00D05F36">
        <w:tc>
          <w:tcPr>
            <w:tcW w:w="962" w:type="dxa"/>
          </w:tcPr>
          <w:p w14:paraId="290D05C7" w14:textId="77777777" w:rsidR="00D05F36" w:rsidRPr="00C04BF0" w:rsidRDefault="00D05F36" w:rsidP="007263D3">
            <w:pPr>
              <w:pStyle w:val="a8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426" w:type="dxa"/>
          </w:tcPr>
          <w:p w14:paraId="73A3781C" w14:textId="77777777" w:rsidR="00D05F36" w:rsidRDefault="00D05F36" w:rsidP="007263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14:paraId="6143BBB0" w14:textId="77777777" w:rsidR="00D05F36" w:rsidRDefault="00D05F36" w:rsidP="007263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14:paraId="7E842FF7" w14:textId="77777777" w:rsidR="00D05F36" w:rsidRDefault="00D05F36" w:rsidP="007263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4" w:type="dxa"/>
          </w:tcPr>
          <w:p w14:paraId="00F6EECF" w14:textId="77777777" w:rsidR="00D05F36" w:rsidRDefault="00D05F36" w:rsidP="007263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8" w:type="dxa"/>
          </w:tcPr>
          <w:p w14:paraId="7F4D3152" w14:textId="77777777" w:rsidR="00D05F36" w:rsidRDefault="00D05F36" w:rsidP="007263D3">
            <w:pPr>
              <w:jc w:val="center"/>
              <w:rPr>
                <w:sz w:val="28"/>
                <w:szCs w:val="28"/>
              </w:rPr>
            </w:pPr>
          </w:p>
        </w:tc>
      </w:tr>
      <w:tr w:rsidR="00D05F36" w14:paraId="6049713E" w14:textId="4F6A0023" w:rsidTr="00D05F36">
        <w:tc>
          <w:tcPr>
            <w:tcW w:w="962" w:type="dxa"/>
          </w:tcPr>
          <w:p w14:paraId="679431C5" w14:textId="77777777" w:rsidR="00D05F36" w:rsidRPr="00C04BF0" w:rsidRDefault="00D05F36" w:rsidP="007263D3">
            <w:pPr>
              <w:pStyle w:val="a8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426" w:type="dxa"/>
          </w:tcPr>
          <w:p w14:paraId="3B4652B2" w14:textId="77777777" w:rsidR="00D05F36" w:rsidRDefault="00D05F36" w:rsidP="007263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14:paraId="13DF415F" w14:textId="77777777" w:rsidR="00D05F36" w:rsidRDefault="00D05F36" w:rsidP="007263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14:paraId="76DB90A8" w14:textId="77777777" w:rsidR="00D05F36" w:rsidRDefault="00D05F36" w:rsidP="007263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4" w:type="dxa"/>
          </w:tcPr>
          <w:p w14:paraId="1A4B44E0" w14:textId="77777777" w:rsidR="00D05F36" w:rsidRDefault="00D05F36" w:rsidP="007263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8" w:type="dxa"/>
          </w:tcPr>
          <w:p w14:paraId="3094278A" w14:textId="77777777" w:rsidR="00D05F36" w:rsidRDefault="00D05F36" w:rsidP="007263D3">
            <w:pPr>
              <w:jc w:val="center"/>
              <w:rPr>
                <w:sz w:val="28"/>
                <w:szCs w:val="28"/>
              </w:rPr>
            </w:pPr>
          </w:p>
        </w:tc>
      </w:tr>
      <w:tr w:rsidR="00D05F36" w14:paraId="7768CFAB" w14:textId="3EBDB765" w:rsidTr="00D05F36">
        <w:tc>
          <w:tcPr>
            <w:tcW w:w="962" w:type="dxa"/>
          </w:tcPr>
          <w:p w14:paraId="7C8A4D3B" w14:textId="77777777" w:rsidR="00D05F36" w:rsidRPr="00C04BF0" w:rsidRDefault="00D05F36" w:rsidP="007263D3">
            <w:pPr>
              <w:pStyle w:val="a8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426" w:type="dxa"/>
          </w:tcPr>
          <w:p w14:paraId="60C1DE59" w14:textId="77777777" w:rsidR="00D05F36" w:rsidRDefault="00D05F36" w:rsidP="007263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14:paraId="087BD760" w14:textId="77777777" w:rsidR="00D05F36" w:rsidRDefault="00D05F36" w:rsidP="007263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75" w:type="dxa"/>
          </w:tcPr>
          <w:p w14:paraId="12022597" w14:textId="77777777" w:rsidR="00D05F36" w:rsidRDefault="00D05F36" w:rsidP="007263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34" w:type="dxa"/>
          </w:tcPr>
          <w:p w14:paraId="4D0B71A9" w14:textId="77777777" w:rsidR="00D05F36" w:rsidRDefault="00D05F36" w:rsidP="007263D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8" w:type="dxa"/>
          </w:tcPr>
          <w:p w14:paraId="0F316480" w14:textId="77777777" w:rsidR="00D05F36" w:rsidRDefault="00D05F36" w:rsidP="007263D3">
            <w:pPr>
              <w:jc w:val="center"/>
              <w:rPr>
                <w:sz w:val="28"/>
                <w:szCs w:val="28"/>
              </w:rPr>
            </w:pPr>
          </w:p>
        </w:tc>
      </w:tr>
    </w:tbl>
    <w:p w14:paraId="1FA2256D" w14:textId="33EC3BEF" w:rsidR="00D05F36" w:rsidRDefault="00D05F36" w:rsidP="00D05F36">
      <w:pPr>
        <w:spacing w:line="360" w:lineRule="auto"/>
        <w:rPr>
          <w:bCs/>
          <w:color w:val="000000"/>
          <w:sz w:val="28"/>
          <w:szCs w:val="28"/>
        </w:rPr>
      </w:pPr>
    </w:p>
    <w:p w14:paraId="3748861B" w14:textId="73863915" w:rsidR="00967E08" w:rsidRPr="00967E08" w:rsidRDefault="00967E08" w:rsidP="00967E08">
      <w:pPr>
        <w:pStyle w:val="a5"/>
        <w:spacing w:line="360" w:lineRule="auto"/>
        <w:ind w:firstLine="0"/>
        <w:rPr>
          <w:sz w:val="28"/>
          <w:szCs w:val="28"/>
        </w:rPr>
      </w:pPr>
      <w:r w:rsidRPr="00967E08">
        <w:rPr>
          <w:sz w:val="28"/>
          <w:szCs w:val="28"/>
        </w:rPr>
        <w:t>Ответственный в МОУ ____________________(ФИО, должность, контактный телефон)</w:t>
      </w:r>
    </w:p>
    <w:p w14:paraId="744D7FDD" w14:textId="77777777" w:rsidR="00967E08" w:rsidRDefault="00967E08" w:rsidP="00967E08">
      <w:pPr>
        <w:jc w:val="center"/>
        <w:rPr>
          <w:sz w:val="28"/>
          <w:szCs w:val="28"/>
        </w:rPr>
      </w:pPr>
    </w:p>
    <w:p w14:paraId="5C2F3B1E" w14:textId="77777777" w:rsidR="00967E08" w:rsidRDefault="00967E08" w:rsidP="00967E08">
      <w:pPr>
        <w:jc w:val="center"/>
        <w:rPr>
          <w:sz w:val="28"/>
          <w:szCs w:val="28"/>
        </w:rPr>
      </w:pPr>
    </w:p>
    <w:p w14:paraId="1AFBD53A" w14:textId="77777777" w:rsidR="00967E08" w:rsidRPr="00967E08" w:rsidRDefault="00967E08" w:rsidP="00967E08">
      <w:pPr>
        <w:jc w:val="center"/>
        <w:rPr>
          <w:sz w:val="28"/>
          <w:szCs w:val="28"/>
        </w:rPr>
      </w:pPr>
      <w:r>
        <w:rPr>
          <w:sz w:val="28"/>
          <w:szCs w:val="28"/>
        </w:rPr>
        <w:t>Дата, подпись руководителя учреждения.</w:t>
      </w:r>
    </w:p>
    <w:sectPr w:rsidR="00967E08" w:rsidRPr="00967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10825"/>
    <w:multiLevelType w:val="hybridMultilevel"/>
    <w:tmpl w:val="530AF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4D8"/>
    <w:rsid w:val="002214D8"/>
    <w:rsid w:val="002A590F"/>
    <w:rsid w:val="00967E08"/>
    <w:rsid w:val="00CD596F"/>
    <w:rsid w:val="00D0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05D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7E08"/>
    <w:rPr>
      <w:sz w:val="28"/>
    </w:rPr>
  </w:style>
  <w:style w:type="character" w:customStyle="1" w:styleId="a4">
    <w:name w:val="Основной текст Знак"/>
    <w:basedOn w:val="a0"/>
    <w:link w:val="a3"/>
    <w:rsid w:val="00967E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967E08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967E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967E08"/>
    <w:pPr>
      <w:spacing w:after="160" w:line="240" w:lineRule="exact"/>
    </w:pPr>
    <w:rPr>
      <w:rFonts w:ascii="Verdana" w:hAnsi="Verdana"/>
      <w:lang w:val="en-US" w:eastAsia="en-US"/>
    </w:rPr>
  </w:style>
  <w:style w:type="table" w:styleId="a7">
    <w:name w:val="Table Grid"/>
    <w:basedOn w:val="a1"/>
    <w:uiPriority w:val="59"/>
    <w:rsid w:val="00D05F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05F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7E08"/>
    <w:rPr>
      <w:sz w:val="28"/>
    </w:rPr>
  </w:style>
  <w:style w:type="character" w:customStyle="1" w:styleId="a4">
    <w:name w:val="Основной текст Знак"/>
    <w:basedOn w:val="a0"/>
    <w:link w:val="a3"/>
    <w:rsid w:val="00967E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967E08"/>
    <w:pPr>
      <w:ind w:firstLine="720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rsid w:val="00967E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967E08"/>
    <w:pPr>
      <w:spacing w:after="160" w:line="240" w:lineRule="exact"/>
    </w:pPr>
    <w:rPr>
      <w:rFonts w:ascii="Verdana" w:hAnsi="Verdana"/>
      <w:lang w:val="en-US" w:eastAsia="en-US"/>
    </w:rPr>
  </w:style>
  <w:style w:type="table" w:styleId="a7">
    <w:name w:val="Table Grid"/>
    <w:basedOn w:val="a1"/>
    <w:uiPriority w:val="59"/>
    <w:rsid w:val="00D05F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05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102</Words>
  <Characters>586</Characters>
  <Application>Microsoft Office Word</Application>
  <DocSecurity>0</DocSecurity>
  <Lines>4</Lines>
  <Paragraphs>1</Paragraphs>
  <ScaleCrop>false</ScaleCrop>
  <Company>ОГООШБ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Лавневич Татьяна Владимировна</dc:creator>
  <cp:keywords/>
  <dc:description/>
  <cp:lastModifiedBy>Лавневич Татьяна Владимировна</cp:lastModifiedBy>
  <cp:revision>3</cp:revision>
  <dcterms:created xsi:type="dcterms:W3CDTF">2010-07-16T13:24:00Z</dcterms:created>
  <dcterms:modified xsi:type="dcterms:W3CDTF">2010-07-16T13:56:00Z</dcterms:modified>
</cp:coreProperties>
</file>